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DF8E" w14:textId="2BA3B65E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DC312C">
        <w:rPr>
          <w:rFonts w:ascii="Arial" w:hAnsi="Arial" w:cs="Arial"/>
          <w:bCs/>
          <w:i w:val="0"/>
          <w:szCs w:val="24"/>
        </w:rPr>
        <w:t>3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5F6D5E12" w14:textId="77777777" w:rsidTr="00467CA2">
        <w:tc>
          <w:tcPr>
            <w:tcW w:w="2800" w:type="dxa"/>
          </w:tcPr>
          <w:p w14:paraId="482841F2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B76C851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6EF9861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0B5899E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1A82A57F" w14:textId="77777777" w:rsidTr="00467CA2">
        <w:tc>
          <w:tcPr>
            <w:tcW w:w="2800" w:type="dxa"/>
          </w:tcPr>
          <w:p w14:paraId="01BEB30E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BE7E3C0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A18F10D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9E46851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113CA36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129102C3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4141A0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557F5FF4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023B4A0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A547FC" w:rsidRPr="00A547FC">
        <w:rPr>
          <w:rFonts w:ascii="Arial" w:hAnsi="Arial" w:cs="Arial"/>
          <w:sz w:val="24"/>
          <w:szCs w:val="24"/>
        </w:rPr>
        <w:t>(t.j. Dz. U. z 2026 r. poz. 793)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678199E9" w14:textId="77777777" w:rsidTr="00467CA2">
        <w:tc>
          <w:tcPr>
            <w:tcW w:w="2269" w:type="dxa"/>
          </w:tcPr>
          <w:p w14:paraId="54D54A65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593F097" w14:textId="77777777" w:rsidR="00D520D3" w:rsidRPr="00A2540E" w:rsidRDefault="00A547FC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547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Remont, rozbudowa i doposażenie placu zabaw położonego na terenie Żłobka - Brzeskie Skrzaty przy ul. Królewskiej 5 w Brześciu Kujawskim</w:t>
            </w:r>
            <w:r w:rsidR="00D520D3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A547FC" w:rsidRPr="00A2540E" w14:paraId="4F0073BB" w14:textId="77777777" w:rsidTr="00756BD7">
        <w:tc>
          <w:tcPr>
            <w:tcW w:w="2269" w:type="dxa"/>
          </w:tcPr>
          <w:p w14:paraId="71FA5D4D" w14:textId="77777777" w:rsidR="00A547FC" w:rsidRPr="00A2540E" w:rsidRDefault="00A547FC" w:rsidP="00756BD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CDA5520" w14:textId="77777777" w:rsidR="00A547FC" w:rsidRPr="00A2540E" w:rsidRDefault="00A547FC" w:rsidP="00756BD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547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BI.II.271.26.2026.KO</w:t>
            </w:r>
          </w:p>
        </w:tc>
      </w:tr>
    </w:tbl>
    <w:p w14:paraId="5F64B53B" w14:textId="77777777" w:rsidR="00DC652A" w:rsidRPr="00053927" w:rsidRDefault="00A547FC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358992A5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79CB813B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0F29A49B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9C7EA3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4DB3131F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69F17948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6FC6A402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28ECD4C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2B66BE18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F975E43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0D07E505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02E99888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568D5739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0757F9EF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zakres mojego udziału przy realizacji zamówienia publicznego będzie następujący:</w:t>
      </w:r>
    </w:p>
    <w:p w14:paraId="551BF03C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2BDC004B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32041690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3AF821E6" w14:textId="77777777" w:rsidTr="00467CA2">
        <w:tc>
          <w:tcPr>
            <w:tcW w:w="2660" w:type="dxa"/>
          </w:tcPr>
          <w:p w14:paraId="61E25991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39305EA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7A56AD9B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6A4F1E13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841A806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9D7E851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A547FC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5C39506A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E9C7A" w14:textId="77777777" w:rsidR="003E1FD4" w:rsidRDefault="003E1FD4" w:rsidP="00025386">
      <w:pPr>
        <w:spacing w:after="0" w:line="240" w:lineRule="auto"/>
      </w:pPr>
      <w:r>
        <w:separator/>
      </w:r>
    </w:p>
  </w:endnote>
  <w:endnote w:type="continuationSeparator" w:id="0">
    <w:p w14:paraId="42DBEEB5" w14:textId="77777777" w:rsidR="003E1FD4" w:rsidRDefault="003E1FD4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8B32" w14:textId="77777777" w:rsidR="00A547FC" w:rsidRDefault="00A547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D5A7A" w14:textId="6F2AEA3E" w:rsidR="00025386" w:rsidRDefault="002D519E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8CE50D2" wp14:editId="11331149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261E06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3D24F10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4D3EA8C7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DF9D1" w14:textId="77777777" w:rsidR="00A547FC" w:rsidRDefault="00A547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59E1" w14:textId="77777777" w:rsidR="003E1FD4" w:rsidRDefault="003E1FD4" w:rsidP="00025386">
      <w:pPr>
        <w:spacing w:after="0" w:line="240" w:lineRule="auto"/>
      </w:pPr>
      <w:r>
        <w:separator/>
      </w:r>
    </w:p>
  </w:footnote>
  <w:footnote w:type="continuationSeparator" w:id="0">
    <w:p w14:paraId="027177A9" w14:textId="77777777" w:rsidR="003E1FD4" w:rsidRDefault="003E1FD4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DB64" w14:textId="77777777" w:rsidR="00A547FC" w:rsidRDefault="00A547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F88B" w14:textId="77777777" w:rsidR="00A547FC" w:rsidRDefault="00A547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0678" w14:textId="77777777" w:rsidR="00A547FC" w:rsidRDefault="00A547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1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CB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2D519E"/>
    <w:rsid w:val="003168E9"/>
    <w:rsid w:val="003E1FD4"/>
    <w:rsid w:val="004054CB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47FC"/>
    <w:rsid w:val="00A56A6F"/>
    <w:rsid w:val="00A87380"/>
    <w:rsid w:val="00AF4E90"/>
    <w:rsid w:val="00AF7375"/>
    <w:rsid w:val="00B62AD0"/>
    <w:rsid w:val="00B77707"/>
    <w:rsid w:val="00BE3BCE"/>
    <w:rsid w:val="00CB29AC"/>
    <w:rsid w:val="00D520D3"/>
    <w:rsid w:val="00D55FC4"/>
    <w:rsid w:val="00D9320D"/>
    <w:rsid w:val="00DC312C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89FF0"/>
  <w15:chartTrackingRefBased/>
  <w15:docId w15:val="{871E3DCD-E741-44A2-9AF4-E63490F4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2</cp:revision>
  <dcterms:created xsi:type="dcterms:W3CDTF">2026-09-03T05:52:00Z</dcterms:created>
  <dcterms:modified xsi:type="dcterms:W3CDTF">2026-09-03T05:52:00Z</dcterms:modified>
</cp:coreProperties>
</file>